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8C7EB" w14:textId="77777777" w:rsidR="00861594" w:rsidRDefault="00861594" w:rsidP="008615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PYKE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39A5519" w14:textId="77777777" w:rsidR="00861594" w:rsidRDefault="00861594" w:rsidP="008615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Chaplain.</w:t>
      </w:r>
    </w:p>
    <w:p w14:paraId="52BF4193" w14:textId="77777777" w:rsidR="00861594" w:rsidRDefault="00861594" w:rsidP="00861594">
      <w:pPr>
        <w:rPr>
          <w:rFonts w:ascii="Times New Roman" w:hAnsi="Times New Roman" w:cs="Times New Roman"/>
        </w:rPr>
      </w:pPr>
    </w:p>
    <w:p w14:paraId="0E4385AA" w14:textId="77777777" w:rsidR="00861594" w:rsidRDefault="00861594" w:rsidP="00861594">
      <w:pPr>
        <w:rPr>
          <w:rFonts w:ascii="Times New Roman" w:hAnsi="Times New Roman" w:cs="Times New Roman"/>
        </w:rPr>
      </w:pPr>
    </w:p>
    <w:p w14:paraId="4F6B7564" w14:textId="3014B8F7" w:rsidR="00861594" w:rsidRDefault="00861594" w:rsidP="00861594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He made a plaint of debt against Thomas </w:t>
      </w:r>
      <w:proofErr w:type="spellStart"/>
      <w:r>
        <w:rPr>
          <w:rFonts w:ascii="Times New Roman" w:hAnsi="Times New Roman" w:cs="Times New Roman"/>
        </w:rPr>
        <w:t>Vygorows</w:t>
      </w:r>
      <w:proofErr w:type="spellEnd"/>
      <w:r>
        <w:rPr>
          <w:rFonts w:ascii="Times New Roman" w:hAnsi="Times New Roman" w:cs="Times New Roman"/>
        </w:rPr>
        <w:t xml:space="preserve"> of Hingham, </w:t>
      </w:r>
      <w:r>
        <w:rPr>
          <w:rFonts w:ascii="Times New Roman" w:hAnsi="Times New Roman" w:cs="Times New Roman"/>
        </w:rPr>
        <w:t>N</w:t>
      </w:r>
      <w:bookmarkStart w:id="0" w:name="_GoBack"/>
      <w:bookmarkEnd w:id="0"/>
      <w:r>
        <w:rPr>
          <w:rFonts w:ascii="Times New Roman" w:hAnsi="Times New Roman" w:cs="Times New Roman"/>
        </w:rPr>
        <w:t>orfolk(q.v.).</w:t>
      </w:r>
    </w:p>
    <w:p w14:paraId="688364BA" w14:textId="77777777" w:rsidR="00861594" w:rsidRDefault="00861594" w:rsidP="008615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220185">
          <w:rPr>
            <w:rStyle w:val="Hyperlink"/>
            <w:rFonts w:ascii="Times New Roman" w:hAnsi="Times New Roman" w:cs="Times New Roman"/>
          </w:rPr>
          <w:t xml:space="preserve">http://aalt.law.uh.edu/Indices/CP40Indices/CP40no888Pl.htm) </w:t>
        </w:r>
      </w:hyperlink>
      <w:r>
        <w:rPr>
          <w:rFonts w:ascii="Times New Roman" w:hAnsi="Times New Roman" w:cs="Times New Roman"/>
        </w:rPr>
        <w:tab/>
      </w:r>
    </w:p>
    <w:p w14:paraId="13BC26E3" w14:textId="77777777" w:rsidR="00861594" w:rsidRDefault="00861594" w:rsidP="00861594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He and William </w:t>
      </w:r>
      <w:proofErr w:type="spellStart"/>
      <w:r>
        <w:rPr>
          <w:rFonts w:ascii="Times New Roman" w:hAnsi="Times New Roman" w:cs="Times New Roman"/>
        </w:rPr>
        <w:t>atte</w:t>
      </w:r>
      <w:proofErr w:type="spellEnd"/>
      <w:r>
        <w:rPr>
          <w:rFonts w:ascii="Times New Roman" w:hAnsi="Times New Roman" w:cs="Times New Roman"/>
        </w:rPr>
        <w:t xml:space="preserve"> Dam(q.v.) made a plaint of debt against Thomas </w:t>
      </w:r>
    </w:p>
    <w:p w14:paraId="342C9AD9" w14:textId="77777777" w:rsidR="00861594" w:rsidRDefault="00861594" w:rsidP="008615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Vygorows</w:t>
      </w:r>
      <w:proofErr w:type="spellEnd"/>
      <w:r>
        <w:rPr>
          <w:rFonts w:ascii="Times New Roman" w:hAnsi="Times New Roman" w:cs="Times New Roman"/>
        </w:rPr>
        <w:t xml:space="preserve">(q.v.) and Simon </w:t>
      </w:r>
      <w:proofErr w:type="spellStart"/>
      <w:r>
        <w:rPr>
          <w:rFonts w:ascii="Times New Roman" w:hAnsi="Times New Roman" w:cs="Times New Roman"/>
        </w:rPr>
        <w:t>Lyster</w:t>
      </w:r>
      <w:proofErr w:type="spellEnd"/>
      <w:r>
        <w:rPr>
          <w:rFonts w:ascii="Times New Roman" w:hAnsi="Times New Roman" w:cs="Times New Roman"/>
        </w:rPr>
        <w:t>(q.v.), both of Hingham, Norfolk.</w:t>
      </w:r>
    </w:p>
    <w:p w14:paraId="2E3D3C24" w14:textId="77777777" w:rsidR="00861594" w:rsidRDefault="00861594" w:rsidP="008615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14:paraId="7E390B97" w14:textId="77777777" w:rsidR="00861594" w:rsidRDefault="00861594" w:rsidP="00861594">
      <w:pPr>
        <w:rPr>
          <w:rFonts w:ascii="Times New Roman" w:hAnsi="Times New Roman" w:cs="Times New Roman"/>
        </w:rPr>
      </w:pPr>
    </w:p>
    <w:p w14:paraId="6D7E89E0" w14:textId="77777777" w:rsidR="00861594" w:rsidRDefault="00861594" w:rsidP="00861594">
      <w:pPr>
        <w:rPr>
          <w:rFonts w:ascii="Times New Roman" w:hAnsi="Times New Roman" w:cs="Times New Roman"/>
        </w:rPr>
      </w:pPr>
    </w:p>
    <w:p w14:paraId="2A7C577A" w14:textId="77777777" w:rsidR="00861594" w:rsidRDefault="00861594" w:rsidP="008615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October 2018</w:t>
      </w:r>
    </w:p>
    <w:p w14:paraId="11F9D0C4" w14:textId="77777777" w:rsidR="006B2F86" w:rsidRPr="00E71FC3" w:rsidRDefault="00861594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00021" w14:textId="77777777" w:rsidR="00861594" w:rsidRDefault="00861594" w:rsidP="00E71FC3">
      <w:r>
        <w:separator/>
      </w:r>
    </w:p>
  </w:endnote>
  <w:endnote w:type="continuationSeparator" w:id="0">
    <w:p w14:paraId="5E46080D" w14:textId="77777777" w:rsidR="00861594" w:rsidRDefault="0086159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F762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A993D" w14:textId="77777777" w:rsidR="00861594" w:rsidRDefault="00861594" w:rsidP="00E71FC3">
      <w:r>
        <w:separator/>
      </w:r>
    </w:p>
  </w:footnote>
  <w:footnote w:type="continuationSeparator" w:id="0">
    <w:p w14:paraId="3D329F45" w14:textId="77777777" w:rsidR="00861594" w:rsidRDefault="0086159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594"/>
    <w:rsid w:val="001A7C09"/>
    <w:rsid w:val="00577BD5"/>
    <w:rsid w:val="00656CBA"/>
    <w:rsid w:val="006A1F77"/>
    <w:rsid w:val="00733BE7"/>
    <w:rsid w:val="0086159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EABCE"/>
  <w15:chartTrackingRefBased/>
  <w15:docId w15:val="{64C6A6A6-85FF-460A-B74D-A93FA8E0C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159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615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)%2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2018-11-17T20:55:00Z</dcterms:created>
  <dcterms:modified xsi:type="dcterms:W3CDTF">2018-11-17T20:56:00Z</dcterms:modified>
</cp:coreProperties>
</file>